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629" w:rsidRDefault="00C60629" w:rsidP="00B4505B">
      <w:pPr>
        <w:pStyle w:val="Heading1"/>
        <w:rPr>
          <w:b/>
          <w:lang w:val="ru-RU"/>
        </w:rPr>
      </w:pPr>
    </w:p>
    <w:p w:rsidR="00C60629" w:rsidRDefault="00C60629" w:rsidP="00B4505B">
      <w:pPr>
        <w:framePr w:hSpace="141" w:wrap="around" w:vAnchor="text" w:hAnchor="page" w:x="6016" w:y="1"/>
        <w:rPr>
          <w:noProof/>
        </w:rPr>
      </w:pPr>
      <w:r w:rsidRPr="00432D9F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5" o:title=""/>
          </v:shape>
        </w:pict>
      </w:r>
    </w:p>
    <w:p w:rsidR="00C60629" w:rsidRDefault="00C60629" w:rsidP="00B4505B">
      <w:pPr>
        <w:jc w:val="center"/>
        <w:rPr>
          <w:rFonts w:cs="Tahoma"/>
          <w:b/>
          <w:sz w:val="28"/>
          <w:szCs w:val="28"/>
        </w:rPr>
      </w:pPr>
    </w:p>
    <w:p w:rsidR="00C60629" w:rsidRDefault="00C60629" w:rsidP="00B4505B">
      <w:pPr>
        <w:jc w:val="center"/>
        <w:rPr>
          <w:rFonts w:cs="Tahoma"/>
          <w:b/>
          <w:sz w:val="28"/>
          <w:szCs w:val="28"/>
        </w:rPr>
      </w:pPr>
    </w:p>
    <w:p w:rsidR="00C60629" w:rsidRDefault="00C60629" w:rsidP="00B4505B">
      <w:pPr>
        <w:jc w:val="center"/>
        <w:rPr>
          <w:rFonts w:cs="Tahoma"/>
          <w:b/>
          <w:sz w:val="28"/>
          <w:szCs w:val="28"/>
        </w:rPr>
      </w:pPr>
    </w:p>
    <w:p w:rsidR="00C60629" w:rsidRDefault="00C60629" w:rsidP="00B4505B">
      <w:pPr>
        <w:jc w:val="center"/>
        <w:rPr>
          <w:rFonts w:cs="Tahoma"/>
          <w:b/>
          <w:sz w:val="28"/>
          <w:szCs w:val="28"/>
        </w:rPr>
      </w:pPr>
    </w:p>
    <w:p w:rsidR="00C60629" w:rsidRDefault="00C60629" w:rsidP="00B4505B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C60629" w:rsidRDefault="00C60629" w:rsidP="00B4505B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C60629" w:rsidRDefault="00C60629" w:rsidP="00B4505B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C60629" w:rsidRPr="0039378D" w:rsidRDefault="00C60629" w:rsidP="00B4505B">
      <w:pPr>
        <w:spacing w:after="120"/>
        <w:jc w:val="center"/>
        <w:rPr>
          <w:rFonts w:cs="Tahoma"/>
          <w:spacing w:val="-10"/>
          <w:sz w:val="24"/>
          <w:szCs w:val="24"/>
        </w:rPr>
      </w:pPr>
      <w:r>
        <w:rPr>
          <w:rFonts w:cs="Tahoma"/>
          <w:spacing w:val="-10"/>
          <w:sz w:val="24"/>
          <w:szCs w:val="24"/>
        </w:rPr>
        <w:t>м.Арциз</w:t>
      </w:r>
    </w:p>
    <w:p w:rsidR="00C60629" w:rsidRDefault="00C60629" w:rsidP="00B4505B"/>
    <w:p w:rsidR="00C60629" w:rsidRPr="0039378D" w:rsidRDefault="00C60629" w:rsidP="00B4505B">
      <w:pPr>
        <w:rPr>
          <w:sz w:val="28"/>
          <w:szCs w:val="28"/>
        </w:rPr>
      </w:pPr>
      <w:r>
        <w:rPr>
          <w:sz w:val="28"/>
          <w:szCs w:val="28"/>
        </w:rPr>
        <w:t>30 листопада</w:t>
      </w:r>
      <w:r w:rsidRPr="0039378D">
        <w:rPr>
          <w:sz w:val="28"/>
          <w:szCs w:val="28"/>
        </w:rPr>
        <w:t xml:space="preserve">  202</w:t>
      </w:r>
      <w:r>
        <w:rPr>
          <w:sz w:val="28"/>
          <w:szCs w:val="28"/>
        </w:rPr>
        <w:t>1</w:t>
      </w:r>
      <w:r w:rsidRPr="0039378D">
        <w:rPr>
          <w:sz w:val="28"/>
          <w:szCs w:val="28"/>
        </w:rPr>
        <w:t xml:space="preserve"> року                                     №</w:t>
      </w:r>
      <w:r>
        <w:rPr>
          <w:sz w:val="28"/>
          <w:szCs w:val="28"/>
        </w:rPr>
        <w:t>303</w:t>
      </w:r>
      <w:r w:rsidRPr="0039378D">
        <w:rPr>
          <w:sz w:val="28"/>
          <w:szCs w:val="28"/>
        </w:rPr>
        <w:t xml:space="preserve">-к </w:t>
      </w:r>
    </w:p>
    <w:p w:rsidR="00C60629" w:rsidRPr="0039378D" w:rsidRDefault="00C60629" w:rsidP="00B4505B">
      <w:pPr>
        <w:rPr>
          <w:b/>
        </w:rPr>
      </w:pPr>
    </w:p>
    <w:p w:rsidR="00C60629" w:rsidRDefault="00C60629" w:rsidP="00B4505B">
      <w:pPr>
        <w:jc w:val="center"/>
        <w:rPr>
          <w:b/>
          <w:sz w:val="28"/>
        </w:rPr>
      </w:pPr>
    </w:p>
    <w:p w:rsidR="00C60629" w:rsidRDefault="00C60629" w:rsidP="00B4505B">
      <w:pPr>
        <w:jc w:val="center"/>
        <w:rPr>
          <w:b/>
          <w:sz w:val="28"/>
        </w:rPr>
      </w:pPr>
      <w:r w:rsidRPr="005B6AF9">
        <w:rPr>
          <w:b/>
          <w:sz w:val="28"/>
        </w:rPr>
        <w:t xml:space="preserve">Про </w:t>
      </w:r>
      <w:r>
        <w:rPr>
          <w:b/>
          <w:sz w:val="28"/>
        </w:rPr>
        <w:t>надання частини  щорічної</w:t>
      </w:r>
      <w:r>
        <w:rPr>
          <w:b/>
          <w:sz w:val="28"/>
          <w:lang w:val="ru-RU"/>
        </w:rPr>
        <w:t xml:space="preserve"> </w:t>
      </w:r>
      <w:r>
        <w:rPr>
          <w:b/>
          <w:sz w:val="28"/>
        </w:rPr>
        <w:t>основної</w:t>
      </w:r>
    </w:p>
    <w:p w:rsidR="00C60629" w:rsidRPr="005B6AF9" w:rsidRDefault="00C60629" w:rsidP="00B4505B">
      <w:pPr>
        <w:jc w:val="center"/>
        <w:rPr>
          <w:b/>
          <w:sz w:val="28"/>
        </w:rPr>
      </w:pPr>
      <w:r>
        <w:rPr>
          <w:b/>
          <w:sz w:val="28"/>
        </w:rPr>
        <w:t>та додаткової відпусток Опанасу Грозову</w:t>
      </w:r>
    </w:p>
    <w:p w:rsidR="00C60629" w:rsidRDefault="00C60629" w:rsidP="00B4505B">
      <w:pPr>
        <w:rPr>
          <w:sz w:val="28"/>
        </w:rPr>
      </w:pPr>
    </w:p>
    <w:p w:rsidR="00C60629" w:rsidRPr="001B36F7" w:rsidRDefault="00C60629" w:rsidP="00AB3FB5">
      <w:pPr>
        <w:pStyle w:val="BodyText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підставі </w:t>
      </w:r>
      <w:r w:rsidRPr="001B36F7">
        <w:rPr>
          <w:sz w:val="28"/>
          <w:szCs w:val="28"/>
        </w:rPr>
        <w:t xml:space="preserve"> пункт</w:t>
      </w:r>
      <w:r>
        <w:rPr>
          <w:sz w:val="28"/>
          <w:szCs w:val="28"/>
        </w:rPr>
        <w:t>ів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7, 13, </w:t>
      </w:r>
      <w:r w:rsidRPr="001B36F7">
        <w:rPr>
          <w:sz w:val="28"/>
          <w:szCs w:val="28"/>
        </w:rPr>
        <w:t>20  частини 4   статті  42 Закону України «Про місцеве самоврядування в Україні»</w:t>
      </w:r>
      <w:r>
        <w:rPr>
          <w:sz w:val="28"/>
          <w:szCs w:val="28"/>
        </w:rPr>
        <w:t>, частини 6 статті  21 Закону України «</w:t>
      </w:r>
      <w:r w:rsidRPr="001B36F7">
        <w:rPr>
          <w:sz w:val="28"/>
          <w:szCs w:val="28"/>
        </w:rPr>
        <w:t>Про службу в о</w:t>
      </w:r>
      <w:r>
        <w:rPr>
          <w:sz w:val="28"/>
          <w:szCs w:val="28"/>
        </w:rPr>
        <w:t>рганах мiсцевого самоврядування»</w:t>
      </w:r>
      <w:r w:rsidRPr="001B36F7">
        <w:rPr>
          <w:sz w:val="28"/>
          <w:szCs w:val="28"/>
        </w:rPr>
        <w:t xml:space="preserve">, </w:t>
      </w:r>
      <w:r>
        <w:rPr>
          <w:sz w:val="28"/>
          <w:szCs w:val="28"/>
        </w:rPr>
        <w:t>Порядку та умов  надання державним службовцям, посадовим особам місцевого самоврядування  додаткових  оплачуваних відпусток,  затвердженого Постановою Кабінету Міністрів України  від 27 квітня 1997 року №250, статті 6, 10, 12 Закону України «</w:t>
      </w:r>
      <w:r w:rsidRPr="001B36F7">
        <w:rPr>
          <w:sz w:val="28"/>
          <w:szCs w:val="28"/>
        </w:rPr>
        <w:t>Про вiдпустки</w:t>
      </w:r>
      <w:r>
        <w:rPr>
          <w:sz w:val="28"/>
          <w:szCs w:val="28"/>
        </w:rPr>
        <w:t>»,рішення  Арцизької міської ради від 24 грудня 2020 року №89-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</w:rPr>
        <w:t xml:space="preserve">«Про умови </w:t>
      </w:r>
      <w:r w:rsidRPr="00357583">
        <w:rPr>
          <w:sz w:val="30"/>
        </w:rPr>
        <w:t>оплати праці працівників  апарату Арцизької міської ради та її виконавчих органів на 2021 рік</w:t>
      </w:r>
      <w:r>
        <w:rPr>
          <w:sz w:val="30"/>
        </w:rPr>
        <w:t>»:</w:t>
      </w:r>
    </w:p>
    <w:p w:rsidR="00C60629" w:rsidRDefault="00C60629" w:rsidP="00AB3FB5">
      <w:pPr>
        <w:pStyle w:val="BodyTextIndent2"/>
        <w:spacing w:line="276" w:lineRule="auto"/>
        <w:ind w:firstLine="708"/>
        <w:jc w:val="both"/>
      </w:pPr>
      <w:r w:rsidRPr="001B36F7">
        <w:t xml:space="preserve">1. </w:t>
      </w:r>
      <w:r>
        <w:t xml:space="preserve">НАДАТИ   ГРОЗОВУ Опанасу Івановичу,  </w:t>
      </w:r>
      <w:r w:rsidRPr="00DA7E7C">
        <w:t xml:space="preserve">старості </w:t>
      </w:r>
      <w:r>
        <w:t>Виноградівського</w:t>
      </w:r>
      <w:r>
        <w:rPr>
          <w:lang w:val="ru-RU"/>
        </w:rPr>
        <w:t xml:space="preserve"> </w:t>
      </w:r>
      <w:r w:rsidRPr="00DA7E7C">
        <w:t>старостинського округу</w:t>
      </w:r>
      <w:r>
        <w:t>Арцизької  міської ради:</w:t>
      </w:r>
    </w:p>
    <w:p w:rsidR="00C60629" w:rsidRDefault="00C60629" w:rsidP="00AB3FB5">
      <w:pPr>
        <w:pStyle w:val="BodyTextIndent2"/>
        <w:spacing w:line="276" w:lineRule="auto"/>
        <w:ind w:firstLine="708"/>
        <w:jc w:val="both"/>
      </w:pPr>
      <w:r>
        <w:t xml:space="preserve"> частину щорічної основної  відпустки тривалістю  9 календарних днів</w:t>
      </w:r>
      <w:r>
        <w:rPr>
          <w:lang w:val="ru-RU"/>
        </w:rPr>
        <w:t xml:space="preserve"> </w:t>
      </w:r>
      <w:r w:rsidRPr="005705BE">
        <w:rPr>
          <w:highlight w:val="black"/>
        </w:rPr>
        <w:t>з</w:t>
      </w:r>
      <w:r w:rsidRPr="005705BE">
        <w:rPr>
          <w:highlight w:val="black"/>
          <w:lang w:val="ru-RU"/>
        </w:rPr>
        <w:t xml:space="preserve"> </w:t>
      </w:r>
      <w:r w:rsidRPr="005705BE">
        <w:rPr>
          <w:highlight w:val="black"/>
        </w:rPr>
        <w:t>06 грудня   2021 року по 14 грудня  2021 року включно, за період роботи з  09 грудня 2020 по 08 грудня 2021 року;</w:t>
      </w:r>
    </w:p>
    <w:p w:rsidR="00C60629" w:rsidRDefault="00C60629" w:rsidP="00AB3FB5">
      <w:pPr>
        <w:pStyle w:val="BodyTextIndent2"/>
        <w:spacing w:line="276" w:lineRule="auto"/>
        <w:ind w:firstLine="708"/>
        <w:jc w:val="both"/>
      </w:pPr>
      <w:r>
        <w:t xml:space="preserve"> додаткову відпустку тривалістю </w:t>
      </w:r>
      <w:r w:rsidRPr="005705BE">
        <w:rPr>
          <w:highlight w:val="black"/>
        </w:rPr>
        <w:t>15 календарних днів з 15 грудня 2021 року по 30 грудня 2021 року включно,</w:t>
      </w:r>
      <w:r>
        <w:t xml:space="preserve"> не враховуючи святкові дні  за 2021 рік, за стаж служби в органах місцевого самоврядування, який станом на 29 листопада 2021 року  становить понад 16 років. </w:t>
      </w:r>
    </w:p>
    <w:p w:rsidR="00C60629" w:rsidRPr="005B6AF9" w:rsidRDefault="00C60629" w:rsidP="009662C2">
      <w:pPr>
        <w:pStyle w:val="BodyText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5B6AF9">
        <w:rPr>
          <w:sz w:val="28"/>
          <w:szCs w:val="28"/>
        </w:rPr>
        <w:t xml:space="preserve">. Відділу бухгалтерського обліку, звітності та фінансово-господарського забезпечення Арцизької міської ради зробити відповідні </w:t>
      </w:r>
      <w:bookmarkStart w:id="0" w:name="_GoBack"/>
      <w:bookmarkEnd w:id="0"/>
      <w:r w:rsidRPr="005B6AF9">
        <w:rPr>
          <w:sz w:val="28"/>
          <w:szCs w:val="28"/>
        </w:rPr>
        <w:t>розрахунки.</w:t>
      </w:r>
    </w:p>
    <w:p w:rsidR="00C60629" w:rsidRPr="0039378D" w:rsidRDefault="00C60629" w:rsidP="00AB3FB5">
      <w:pPr>
        <w:pStyle w:val="BodyText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39378D">
        <w:rPr>
          <w:sz w:val="28"/>
          <w:szCs w:val="28"/>
        </w:rPr>
        <w:t xml:space="preserve">.Контроль за виконанням  даного розпорядження </w:t>
      </w:r>
      <w:r>
        <w:rPr>
          <w:sz w:val="28"/>
          <w:szCs w:val="28"/>
        </w:rPr>
        <w:t>покласти на керуючого справами виконавчого комітету міської ради Олександра Малєва.</w:t>
      </w:r>
    </w:p>
    <w:p w:rsidR="00C60629" w:rsidRDefault="00C60629" w:rsidP="000F4F3B">
      <w:pPr>
        <w:pStyle w:val="Heading2"/>
      </w:pPr>
      <w:r>
        <w:t>Підстава: 1. Заява Опанаса Грозова  від 29  листопада 2021 року.</w:t>
      </w:r>
    </w:p>
    <w:p w:rsidR="00C60629" w:rsidRDefault="00C60629" w:rsidP="00EA0911">
      <w:pPr>
        <w:pStyle w:val="Heading2"/>
        <w:ind w:left="435"/>
      </w:pPr>
      <w:r>
        <w:tab/>
        <w:t xml:space="preserve">        2. П</w:t>
      </w:r>
      <w:r w:rsidRPr="00F43B69">
        <w:t xml:space="preserve">одання головного спеціаліста по роботі з персоналом відділу </w:t>
      </w:r>
    </w:p>
    <w:p w:rsidR="00C60629" w:rsidRDefault="00C60629" w:rsidP="00EA0911">
      <w:pPr>
        <w:pStyle w:val="Heading2"/>
        <w:ind w:left="435"/>
      </w:pPr>
      <w:r w:rsidRPr="00F43B69">
        <w:t xml:space="preserve">організаційної та кадрової роботи міської ради від </w:t>
      </w:r>
      <w:r>
        <w:t xml:space="preserve"> 29  листопада</w:t>
      </w:r>
    </w:p>
    <w:p w:rsidR="00C60629" w:rsidRDefault="00C60629" w:rsidP="00EA0911">
      <w:pPr>
        <w:pStyle w:val="Heading2"/>
        <w:ind w:left="435"/>
      </w:pPr>
      <w:r w:rsidRPr="00F43B69">
        <w:t xml:space="preserve">2021 </w:t>
      </w:r>
      <w:r>
        <w:t>року.</w:t>
      </w:r>
    </w:p>
    <w:p w:rsidR="00C60629" w:rsidRDefault="00C60629" w:rsidP="000F4F3B">
      <w:pPr>
        <w:pStyle w:val="Heading2"/>
        <w:ind w:left="435"/>
      </w:pPr>
    </w:p>
    <w:p w:rsidR="00C60629" w:rsidRDefault="00C60629" w:rsidP="000F4F3B">
      <w:pPr>
        <w:pStyle w:val="Heading2"/>
        <w:ind w:left="435"/>
      </w:pPr>
    </w:p>
    <w:p w:rsidR="00C60629" w:rsidRDefault="00C60629" w:rsidP="000F4F3B">
      <w:pPr>
        <w:pStyle w:val="Heading2"/>
        <w:ind w:left="435"/>
      </w:pPr>
    </w:p>
    <w:p w:rsidR="00C60629" w:rsidRDefault="00C60629" w:rsidP="000F4F3B">
      <w:pPr>
        <w:pStyle w:val="Heading2"/>
        <w:ind w:left="435"/>
      </w:pPr>
    </w:p>
    <w:p w:rsidR="00C60629" w:rsidRPr="000917CC" w:rsidRDefault="00C60629" w:rsidP="000F4F3B">
      <w:pPr>
        <w:pStyle w:val="Heading2"/>
      </w:pPr>
      <w:r>
        <w:t>Арцизький міський голова</w:t>
      </w:r>
      <w:r>
        <w:tab/>
      </w:r>
      <w:r>
        <w:tab/>
      </w:r>
      <w:r>
        <w:tab/>
        <w:t>Сергій ПАРПУЛАНСЬКИЙ</w:t>
      </w:r>
    </w:p>
    <w:p w:rsidR="00C60629" w:rsidRDefault="00C60629" w:rsidP="00B4505B">
      <w:pPr>
        <w:pStyle w:val="Heading2"/>
      </w:pPr>
    </w:p>
    <w:p w:rsidR="00C60629" w:rsidRPr="00EA0911" w:rsidRDefault="00C60629" w:rsidP="00EA0911"/>
    <w:p w:rsidR="00C60629" w:rsidRDefault="00C60629" w:rsidP="00B4505B">
      <w:pPr>
        <w:pStyle w:val="Heading2"/>
      </w:pPr>
      <w:r>
        <w:t>З розпорядженням ознайомлений</w:t>
      </w:r>
      <w:r>
        <w:tab/>
        <w:t xml:space="preserve">       Опанас ГРОЗОВ</w:t>
      </w:r>
    </w:p>
    <w:p w:rsidR="00C60629" w:rsidRPr="002D6B80" w:rsidRDefault="00C60629" w:rsidP="00B4505B">
      <w:pPr>
        <w:rPr>
          <w:u w:val="single"/>
        </w:rPr>
      </w:pPr>
    </w:p>
    <w:p w:rsidR="00C60629" w:rsidRDefault="00C60629" w:rsidP="00B4505B"/>
    <w:p w:rsidR="00C60629" w:rsidRDefault="00C60629" w:rsidP="00B4505B"/>
    <w:p w:rsidR="00C60629" w:rsidRDefault="00C60629" w:rsidP="00B4505B"/>
    <w:p w:rsidR="00C60629" w:rsidRDefault="00C60629" w:rsidP="00B4505B"/>
    <w:p w:rsidR="00C60629" w:rsidRDefault="00C60629" w:rsidP="00B4505B"/>
    <w:p w:rsidR="00C60629" w:rsidRDefault="00C60629" w:rsidP="00B4505B"/>
    <w:p w:rsidR="00C60629" w:rsidRDefault="00C60629" w:rsidP="00B4505B"/>
    <w:p w:rsidR="00C60629" w:rsidRDefault="00C60629" w:rsidP="00B4505B"/>
    <w:p w:rsidR="00C60629" w:rsidRDefault="00C60629" w:rsidP="00B4505B"/>
    <w:p w:rsidR="00C60629" w:rsidRDefault="00C60629" w:rsidP="00B4505B"/>
    <w:p w:rsidR="00C60629" w:rsidRDefault="00C60629" w:rsidP="00B4505B"/>
    <w:p w:rsidR="00C60629" w:rsidRDefault="00C60629" w:rsidP="00B4505B"/>
    <w:p w:rsidR="00C60629" w:rsidRDefault="00C60629" w:rsidP="00B4505B"/>
    <w:p w:rsidR="00C60629" w:rsidRDefault="00C60629" w:rsidP="00B4505B"/>
    <w:p w:rsidR="00C60629" w:rsidRDefault="00C60629" w:rsidP="00B4505B"/>
    <w:p w:rsidR="00C60629" w:rsidRDefault="00C60629" w:rsidP="00B4505B"/>
    <w:p w:rsidR="00C60629" w:rsidRDefault="00C60629" w:rsidP="00B4505B"/>
    <w:p w:rsidR="00C60629" w:rsidRDefault="00C60629" w:rsidP="00B4505B"/>
    <w:p w:rsidR="00C60629" w:rsidRDefault="00C60629" w:rsidP="00B4505B"/>
    <w:p w:rsidR="00C60629" w:rsidRDefault="00C60629" w:rsidP="00B4505B"/>
    <w:p w:rsidR="00C60629" w:rsidRDefault="00C60629" w:rsidP="00B4505B"/>
    <w:p w:rsidR="00C60629" w:rsidRDefault="00C60629" w:rsidP="00B4505B"/>
    <w:p w:rsidR="00C60629" w:rsidRDefault="00C60629" w:rsidP="00B4505B"/>
    <w:p w:rsidR="00C60629" w:rsidRDefault="00C60629" w:rsidP="00B4505B"/>
    <w:p w:rsidR="00C60629" w:rsidRDefault="00C60629" w:rsidP="00B4505B"/>
    <w:p w:rsidR="00C60629" w:rsidRDefault="00C60629" w:rsidP="00B4505B"/>
    <w:p w:rsidR="00C60629" w:rsidRDefault="00C60629" w:rsidP="00B4505B"/>
    <w:p w:rsidR="00C60629" w:rsidRDefault="00C60629" w:rsidP="00B4505B"/>
    <w:p w:rsidR="00C60629" w:rsidRDefault="00C60629" w:rsidP="00B4505B"/>
    <w:p w:rsidR="00C60629" w:rsidRDefault="00C60629" w:rsidP="00B4505B"/>
    <w:p w:rsidR="00C60629" w:rsidRDefault="00C60629" w:rsidP="00B4505B"/>
    <w:p w:rsidR="00C60629" w:rsidRDefault="00C60629" w:rsidP="00B4505B"/>
    <w:p w:rsidR="00C60629" w:rsidRDefault="00C60629" w:rsidP="00B4505B"/>
    <w:p w:rsidR="00C60629" w:rsidRDefault="00C60629" w:rsidP="00B4505B"/>
    <w:p w:rsidR="00C60629" w:rsidRDefault="00C60629" w:rsidP="00B4505B"/>
    <w:p w:rsidR="00C60629" w:rsidRDefault="00C60629" w:rsidP="00B4505B"/>
    <w:p w:rsidR="00C60629" w:rsidRDefault="00C60629" w:rsidP="00B4505B"/>
    <w:p w:rsidR="00C60629" w:rsidRDefault="00C60629" w:rsidP="00B4505B"/>
    <w:p w:rsidR="00C60629" w:rsidRDefault="00C60629" w:rsidP="00B4505B"/>
    <w:p w:rsidR="00C60629" w:rsidRDefault="00C60629" w:rsidP="00B4505B"/>
    <w:p w:rsidR="00C60629" w:rsidRDefault="00C60629" w:rsidP="00B4505B"/>
    <w:p w:rsidR="00C60629" w:rsidRDefault="00C60629" w:rsidP="00B4505B"/>
    <w:p w:rsidR="00C60629" w:rsidRDefault="00C60629" w:rsidP="00B4505B"/>
    <w:p w:rsidR="00C60629" w:rsidRDefault="00C60629" w:rsidP="00B4505B"/>
    <w:p w:rsidR="00C60629" w:rsidRDefault="00C60629" w:rsidP="00B4505B"/>
    <w:p w:rsidR="00C60629" w:rsidRDefault="00C60629" w:rsidP="00B4505B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60629" w:rsidRPr="00CF77D5" w:rsidRDefault="00C60629" w:rsidP="000F4F3B">
      <w:pPr>
        <w:pStyle w:val="NoSpacing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Аркуш  </w:t>
      </w:r>
      <w:r w:rsidRPr="00CF77D5">
        <w:rPr>
          <w:rFonts w:ascii="Times New Roman" w:hAnsi="Times New Roman"/>
          <w:sz w:val="28"/>
          <w:szCs w:val="28"/>
          <w:lang w:val="uk-UA"/>
        </w:rPr>
        <w:t xml:space="preserve"> погодження </w:t>
      </w:r>
      <w:r>
        <w:rPr>
          <w:rFonts w:ascii="Times New Roman" w:hAnsi="Times New Roman"/>
          <w:sz w:val="28"/>
          <w:szCs w:val="28"/>
          <w:lang w:val="uk-UA"/>
        </w:rPr>
        <w:t xml:space="preserve">проекту </w:t>
      </w:r>
      <w:r w:rsidRPr="00CF77D5">
        <w:rPr>
          <w:rFonts w:ascii="Times New Roman" w:hAnsi="Times New Roman"/>
          <w:sz w:val="28"/>
          <w:szCs w:val="28"/>
          <w:lang w:val="uk-UA"/>
        </w:rPr>
        <w:t>р</w:t>
      </w:r>
      <w:r>
        <w:rPr>
          <w:rFonts w:ascii="Times New Roman" w:hAnsi="Times New Roman"/>
          <w:sz w:val="28"/>
          <w:szCs w:val="28"/>
          <w:lang w:val="uk-UA"/>
        </w:rPr>
        <w:t>озпорядження міського голови</w:t>
      </w:r>
    </w:p>
    <w:p w:rsidR="00C60629" w:rsidRPr="00E96A52" w:rsidRDefault="00C60629" w:rsidP="000F4F3B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від </w:t>
      </w:r>
      <w:r>
        <w:rPr>
          <w:rFonts w:ascii="Times New Roman" w:hAnsi="Times New Roman"/>
          <w:sz w:val="28"/>
          <w:szCs w:val="28"/>
          <w:lang w:val="uk-UA"/>
        </w:rPr>
        <w:t xml:space="preserve"> 30  листопада   </w:t>
      </w:r>
      <w:r w:rsidRPr="00E96A52">
        <w:rPr>
          <w:rFonts w:ascii="Times New Roman" w:hAnsi="Times New Roman"/>
          <w:sz w:val="28"/>
          <w:szCs w:val="28"/>
          <w:lang w:val="uk-UA"/>
        </w:rPr>
        <w:t>202</w:t>
      </w:r>
      <w:r>
        <w:rPr>
          <w:rFonts w:ascii="Times New Roman" w:hAnsi="Times New Roman"/>
          <w:sz w:val="28"/>
          <w:szCs w:val="28"/>
          <w:lang w:val="uk-UA"/>
        </w:rPr>
        <w:t>1 року  № 303</w:t>
      </w:r>
      <w:r w:rsidRPr="00E96A52">
        <w:rPr>
          <w:rFonts w:ascii="Times New Roman" w:hAnsi="Times New Roman"/>
          <w:sz w:val="28"/>
          <w:szCs w:val="28"/>
          <w:lang w:val="uk-UA"/>
        </w:rPr>
        <w:t>-к</w:t>
      </w:r>
    </w:p>
    <w:p w:rsidR="00C60629" w:rsidRDefault="00C60629" w:rsidP="000F4F3B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60629" w:rsidRDefault="00C60629" w:rsidP="000F4F3B">
      <w:pPr>
        <w:jc w:val="both"/>
        <w:rPr>
          <w:sz w:val="28"/>
          <w:szCs w:val="28"/>
        </w:rPr>
      </w:pPr>
    </w:p>
    <w:p w:rsidR="00C60629" w:rsidRDefault="00C60629" w:rsidP="000F4F3B">
      <w:pPr>
        <w:jc w:val="center"/>
        <w:rPr>
          <w:b/>
          <w:sz w:val="28"/>
        </w:rPr>
      </w:pPr>
      <w:r>
        <w:rPr>
          <w:b/>
          <w:sz w:val="28"/>
        </w:rPr>
        <w:t>«</w:t>
      </w:r>
      <w:r w:rsidRPr="005B6AF9">
        <w:rPr>
          <w:b/>
          <w:sz w:val="28"/>
        </w:rPr>
        <w:t xml:space="preserve">Про </w:t>
      </w:r>
      <w:r>
        <w:rPr>
          <w:b/>
          <w:sz w:val="28"/>
        </w:rPr>
        <w:t>надання частини  щорічноїосновної</w:t>
      </w:r>
    </w:p>
    <w:p w:rsidR="00C60629" w:rsidRPr="005B6AF9" w:rsidRDefault="00C60629" w:rsidP="000F4F3B">
      <w:pPr>
        <w:jc w:val="center"/>
        <w:rPr>
          <w:b/>
          <w:sz w:val="28"/>
        </w:rPr>
      </w:pPr>
      <w:r>
        <w:rPr>
          <w:b/>
          <w:sz w:val="28"/>
        </w:rPr>
        <w:t>та додаткової відпусток Опанасу Грозову»</w:t>
      </w:r>
    </w:p>
    <w:p w:rsidR="00C60629" w:rsidRPr="00A84420" w:rsidRDefault="00C60629" w:rsidP="000F4F3B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60629" w:rsidRPr="00CF77D5" w:rsidRDefault="00C60629" w:rsidP="000F4F3B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C60629" w:rsidRPr="00E05F39" w:rsidRDefault="00C60629" w:rsidP="000F4F3B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E05F39">
        <w:rPr>
          <w:sz w:val="28"/>
          <w:szCs w:val="28"/>
        </w:rPr>
        <w:t>аступник  Арцизького міського голови</w:t>
      </w:r>
    </w:p>
    <w:p w:rsidR="00C60629" w:rsidRPr="00E05F39" w:rsidRDefault="00C60629" w:rsidP="000F4F3B">
      <w:pPr>
        <w:rPr>
          <w:sz w:val="28"/>
          <w:szCs w:val="28"/>
        </w:rPr>
      </w:pPr>
      <w:r>
        <w:rPr>
          <w:sz w:val="28"/>
          <w:szCs w:val="28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</w:rPr>
        <w:t>__________ _____________Оксана СТОЯНОВА</w:t>
      </w:r>
    </w:p>
    <w:p w:rsidR="00C60629" w:rsidRPr="00E05F39" w:rsidRDefault="00C60629" w:rsidP="000F4F3B">
      <w:pPr>
        <w:rPr>
          <w:b/>
          <w:sz w:val="28"/>
          <w:szCs w:val="28"/>
        </w:rPr>
      </w:pPr>
    </w:p>
    <w:p w:rsidR="00C60629" w:rsidRDefault="00C60629" w:rsidP="000F4F3B">
      <w:pPr>
        <w:rPr>
          <w:sz w:val="28"/>
          <w:szCs w:val="28"/>
        </w:rPr>
      </w:pPr>
    </w:p>
    <w:p w:rsidR="00C60629" w:rsidRPr="00E05F39" w:rsidRDefault="00C60629" w:rsidP="000F4F3B">
      <w:pPr>
        <w:rPr>
          <w:sz w:val="28"/>
          <w:szCs w:val="28"/>
        </w:rPr>
      </w:pPr>
      <w:r>
        <w:rPr>
          <w:sz w:val="28"/>
          <w:szCs w:val="28"/>
        </w:rPr>
        <w:t>Начальник  юридичного  відділу міської ради</w:t>
      </w:r>
    </w:p>
    <w:p w:rsidR="00C60629" w:rsidRPr="00E05F39" w:rsidRDefault="00C60629" w:rsidP="000F4F3B">
      <w:pPr>
        <w:rPr>
          <w:sz w:val="28"/>
          <w:szCs w:val="28"/>
        </w:rPr>
      </w:pPr>
      <w:r>
        <w:rPr>
          <w:sz w:val="28"/>
          <w:szCs w:val="28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</w:rPr>
        <w:t>__________ ____________Анастасія  СТАНКОВА</w:t>
      </w:r>
    </w:p>
    <w:p w:rsidR="00C60629" w:rsidRPr="00E05F39" w:rsidRDefault="00C60629" w:rsidP="000F4F3B">
      <w:pPr>
        <w:rPr>
          <w:sz w:val="28"/>
          <w:szCs w:val="28"/>
        </w:rPr>
      </w:pPr>
    </w:p>
    <w:p w:rsidR="00C60629" w:rsidRDefault="00C60629" w:rsidP="000F4F3B">
      <w:pPr>
        <w:rPr>
          <w:sz w:val="28"/>
          <w:szCs w:val="28"/>
        </w:rPr>
      </w:pPr>
    </w:p>
    <w:p w:rsidR="00C60629" w:rsidRPr="009B19A7" w:rsidRDefault="00C60629" w:rsidP="000F4F3B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Начальник відділу </w:t>
      </w:r>
      <w:r>
        <w:rPr>
          <w:sz w:val="28"/>
          <w:szCs w:val="28"/>
        </w:rPr>
        <w:t>бухгалтерського обліку, звітності та фінансово-господарського забезпечення, головний бухгалтер</w:t>
      </w:r>
    </w:p>
    <w:p w:rsidR="00C60629" w:rsidRDefault="00C60629" w:rsidP="000F4F3B">
      <w:pPr>
        <w:rPr>
          <w:sz w:val="28"/>
          <w:szCs w:val="28"/>
        </w:rPr>
      </w:pPr>
      <w:r>
        <w:rPr>
          <w:sz w:val="28"/>
          <w:szCs w:val="28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</w:rPr>
        <w:t>__________ _____________  Лариса ЛАБУНЕЦЬ</w:t>
      </w:r>
    </w:p>
    <w:p w:rsidR="00C60629" w:rsidRDefault="00C60629" w:rsidP="000F4F3B"/>
    <w:p w:rsidR="00C60629" w:rsidRDefault="00C60629" w:rsidP="000F4F3B"/>
    <w:p w:rsidR="00C60629" w:rsidRPr="00990900" w:rsidRDefault="00C60629" w:rsidP="000F4F3B"/>
    <w:p w:rsidR="00C60629" w:rsidRDefault="00C60629" w:rsidP="000F4F3B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Начальник відділу </w:t>
      </w:r>
      <w:r>
        <w:rPr>
          <w:sz w:val="28"/>
          <w:szCs w:val="28"/>
        </w:rPr>
        <w:t>організаційної та кадрової роботи</w:t>
      </w:r>
    </w:p>
    <w:p w:rsidR="00C60629" w:rsidRPr="00E05F39" w:rsidRDefault="00C60629" w:rsidP="000F4F3B">
      <w:pPr>
        <w:rPr>
          <w:sz w:val="28"/>
          <w:szCs w:val="28"/>
        </w:rPr>
      </w:pPr>
      <w:r>
        <w:rPr>
          <w:sz w:val="28"/>
          <w:szCs w:val="28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</w:rPr>
        <w:t>__________ _____________   Інеса СТОЙКОВА</w:t>
      </w:r>
    </w:p>
    <w:p w:rsidR="00C60629" w:rsidRDefault="00C60629" w:rsidP="000F4F3B"/>
    <w:p w:rsidR="00C60629" w:rsidRDefault="00C60629" w:rsidP="000F4F3B"/>
    <w:p w:rsidR="00C60629" w:rsidRDefault="00C60629" w:rsidP="000F4F3B"/>
    <w:p w:rsidR="00C60629" w:rsidRDefault="00C60629" w:rsidP="000F4F3B"/>
    <w:p w:rsidR="00C60629" w:rsidRDefault="00C60629" w:rsidP="000F4F3B"/>
    <w:p w:rsidR="00C60629" w:rsidRDefault="00C60629" w:rsidP="000F4F3B"/>
    <w:p w:rsidR="00C60629" w:rsidRDefault="00C60629" w:rsidP="000F4F3B"/>
    <w:p w:rsidR="00C60629" w:rsidRDefault="00C60629" w:rsidP="000F4F3B"/>
    <w:p w:rsidR="00C60629" w:rsidRDefault="00C60629" w:rsidP="000F4F3B"/>
    <w:p w:rsidR="00C60629" w:rsidRDefault="00C60629" w:rsidP="000F4F3B"/>
    <w:p w:rsidR="00C60629" w:rsidRDefault="00C60629" w:rsidP="000F4F3B"/>
    <w:p w:rsidR="00C60629" w:rsidRDefault="00C60629" w:rsidP="000F4F3B"/>
    <w:p w:rsidR="00C60629" w:rsidRDefault="00C60629" w:rsidP="000F4F3B">
      <w:pPr>
        <w:rPr>
          <w:sz w:val="24"/>
          <w:szCs w:val="24"/>
        </w:rPr>
      </w:pPr>
      <w:r>
        <w:rPr>
          <w:sz w:val="24"/>
          <w:szCs w:val="24"/>
        </w:rPr>
        <w:t>Виконавець</w:t>
      </w:r>
    </w:p>
    <w:p w:rsidR="00C60629" w:rsidRDefault="00C60629" w:rsidP="000F4F3B">
      <w:pPr>
        <w:rPr>
          <w:sz w:val="24"/>
          <w:szCs w:val="24"/>
        </w:rPr>
      </w:pPr>
      <w:r>
        <w:rPr>
          <w:sz w:val="24"/>
          <w:szCs w:val="24"/>
        </w:rPr>
        <w:t>Г</w:t>
      </w:r>
      <w:r w:rsidRPr="006D7188">
        <w:rPr>
          <w:sz w:val="24"/>
          <w:szCs w:val="24"/>
        </w:rPr>
        <w:t>оловний спеціаліст по роботі з персоналом</w:t>
      </w:r>
    </w:p>
    <w:p w:rsidR="00C60629" w:rsidRPr="00FF498B" w:rsidRDefault="00C60629" w:rsidP="000F4F3B">
      <w:pPr>
        <w:rPr>
          <w:sz w:val="24"/>
          <w:szCs w:val="24"/>
        </w:rPr>
      </w:pPr>
      <w:r w:rsidRPr="00F014FB">
        <w:rPr>
          <w:sz w:val="24"/>
          <w:szCs w:val="24"/>
        </w:rPr>
        <w:t xml:space="preserve">відділу організаційної та кадрової роботи </w:t>
      </w:r>
      <w:r>
        <w:rPr>
          <w:sz w:val="24"/>
          <w:szCs w:val="24"/>
        </w:rPr>
        <w:t xml:space="preserve">міської ради </w:t>
      </w:r>
    </w:p>
    <w:p w:rsidR="00C60629" w:rsidRPr="00F014FB" w:rsidRDefault="00C60629" w:rsidP="000F4F3B"/>
    <w:p w:rsidR="00C60629" w:rsidRPr="00F014FB" w:rsidRDefault="00C60629" w:rsidP="000F4F3B">
      <w:r>
        <w:rPr>
          <w:sz w:val="28"/>
          <w:szCs w:val="28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</w:rPr>
        <w:t>__________ _____________  Наталія КОЛЕСНІКОВА</w:t>
      </w:r>
    </w:p>
    <w:p w:rsidR="00C60629" w:rsidRPr="000D7038" w:rsidRDefault="00C60629" w:rsidP="000F4F3B"/>
    <w:p w:rsidR="00C60629" w:rsidRPr="000F1E54" w:rsidRDefault="00C60629" w:rsidP="000F4F3B"/>
    <w:p w:rsidR="00C60629" w:rsidRPr="00515A84" w:rsidRDefault="00C60629" w:rsidP="000F4F3B"/>
    <w:p w:rsidR="00C60629" w:rsidRDefault="00C60629" w:rsidP="000F4F3B"/>
    <w:p w:rsidR="00C60629" w:rsidRDefault="00C60629" w:rsidP="000F4F3B"/>
    <w:p w:rsidR="00C60629" w:rsidRDefault="00C60629" w:rsidP="000F4F3B"/>
    <w:p w:rsidR="00C60629" w:rsidRDefault="00C60629" w:rsidP="000F4F3B"/>
    <w:p w:rsidR="00C60629" w:rsidRDefault="00C60629" w:rsidP="00B4505B"/>
    <w:p w:rsidR="00C60629" w:rsidRDefault="00C60629" w:rsidP="00B4505B"/>
    <w:p w:rsidR="00C60629" w:rsidRDefault="00C60629" w:rsidP="00B4505B"/>
    <w:p w:rsidR="00C60629" w:rsidRDefault="00C60629"/>
    <w:sectPr w:rsidR="00C60629" w:rsidSect="00AB3FB5">
      <w:pgSz w:w="11906" w:h="16838"/>
      <w:pgMar w:top="1134" w:right="8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982C5B"/>
    <w:multiLevelType w:val="hybridMultilevel"/>
    <w:tmpl w:val="4D842536"/>
    <w:lvl w:ilvl="0" w:tplc="5DA2717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64F26AE8"/>
    <w:multiLevelType w:val="hybridMultilevel"/>
    <w:tmpl w:val="89D099D4"/>
    <w:lvl w:ilvl="0" w:tplc="4EB634DE">
      <w:start w:val="1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505B"/>
    <w:rsid w:val="000917CC"/>
    <w:rsid w:val="000D7038"/>
    <w:rsid w:val="000F1E54"/>
    <w:rsid w:val="000F4F3B"/>
    <w:rsid w:val="001B36F7"/>
    <w:rsid w:val="002D6B80"/>
    <w:rsid w:val="002D7F84"/>
    <w:rsid w:val="003010A8"/>
    <w:rsid w:val="00357583"/>
    <w:rsid w:val="0039378D"/>
    <w:rsid w:val="003F0C51"/>
    <w:rsid w:val="00432D9F"/>
    <w:rsid w:val="00515A84"/>
    <w:rsid w:val="005705BE"/>
    <w:rsid w:val="005B6AF9"/>
    <w:rsid w:val="005E4AE2"/>
    <w:rsid w:val="006D7188"/>
    <w:rsid w:val="007735AB"/>
    <w:rsid w:val="00862F25"/>
    <w:rsid w:val="009662C2"/>
    <w:rsid w:val="00990900"/>
    <w:rsid w:val="009B19A7"/>
    <w:rsid w:val="00A84420"/>
    <w:rsid w:val="00AB3FB5"/>
    <w:rsid w:val="00B4505B"/>
    <w:rsid w:val="00C60629"/>
    <w:rsid w:val="00CF77D5"/>
    <w:rsid w:val="00DA7E7C"/>
    <w:rsid w:val="00E05F39"/>
    <w:rsid w:val="00E96A52"/>
    <w:rsid w:val="00EA0911"/>
    <w:rsid w:val="00F014FB"/>
    <w:rsid w:val="00F0214A"/>
    <w:rsid w:val="00F43B69"/>
    <w:rsid w:val="00FF49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505B"/>
    <w:rPr>
      <w:rFonts w:ascii="Times New Roman" w:eastAsia="Times New Roman" w:hAnsi="Times New Roman"/>
      <w:sz w:val="20"/>
      <w:szCs w:val="20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4505B"/>
    <w:pPr>
      <w:keepNext/>
      <w:jc w:val="center"/>
      <w:outlineLvl w:val="0"/>
    </w:pPr>
    <w:rPr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4505B"/>
    <w:pPr>
      <w:keepNext/>
      <w:outlineLvl w:val="1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4505B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4505B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Indent2">
    <w:name w:val="Body Text Indent 2"/>
    <w:basedOn w:val="Normal"/>
    <w:link w:val="BodyTextIndent2Char"/>
    <w:uiPriority w:val="99"/>
    <w:rsid w:val="00B4505B"/>
    <w:pPr>
      <w:spacing w:line="360" w:lineRule="auto"/>
      <w:ind w:firstLine="720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B4505B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B4505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B4505B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ShapkaDocumentu">
    <w:name w:val="Shapka Documentu"/>
    <w:basedOn w:val="Normal"/>
    <w:uiPriority w:val="99"/>
    <w:rsid w:val="00B4505B"/>
    <w:pPr>
      <w:keepNext/>
      <w:keepLines/>
      <w:widowControl w:val="0"/>
      <w:suppressAutoHyphens/>
      <w:spacing w:after="240"/>
      <w:ind w:left="3969"/>
      <w:jc w:val="center"/>
    </w:pPr>
    <w:rPr>
      <w:rFonts w:ascii="Antiqua" w:eastAsia="Calibri" w:hAnsi="Antiqua"/>
      <w:kern w:val="1"/>
      <w:sz w:val="26"/>
      <w:lang w:val="ru-RU" w:eastAsia="en-US"/>
    </w:rPr>
  </w:style>
  <w:style w:type="paragraph" w:styleId="NoSpacing">
    <w:name w:val="No Spacing"/>
    <w:uiPriority w:val="99"/>
    <w:qFormat/>
    <w:rsid w:val="00B4505B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B4505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4505B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</TotalTime>
  <Pages>3</Pages>
  <Words>441</Words>
  <Characters>2515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7</cp:revision>
  <cp:lastPrinted>2021-11-30T07:59:00Z</cp:lastPrinted>
  <dcterms:created xsi:type="dcterms:W3CDTF">2021-11-29T07:38:00Z</dcterms:created>
  <dcterms:modified xsi:type="dcterms:W3CDTF">2022-01-12T09:50:00Z</dcterms:modified>
</cp:coreProperties>
</file>